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3F736" w14:textId="77777777" w:rsidR="009D1644" w:rsidRDefault="009D1644" w:rsidP="009D164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NATSALE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218F74A3" w14:textId="77777777" w:rsidR="009D1644" w:rsidRDefault="009D1644" w:rsidP="009D164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Wantage, Berkshire.</w:t>
      </w:r>
    </w:p>
    <w:p w14:paraId="177A5687" w14:textId="77777777" w:rsidR="009D1644" w:rsidRDefault="009D1644" w:rsidP="009D164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564432" w14:textId="77777777" w:rsidR="009D1644" w:rsidRDefault="009D1644" w:rsidP="009D164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83131F" w14:textId="77777777" w:rsidR="009D1644" w:rsidRDefault="009D1644" w:rsidP="009D164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plaint of debt against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Wynterborn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Grove by Wantage(q.v.),</w:t>
      </w:r>
    </w:p>
    <w:p w14:paraId="0A8167C1" w14:textId="77777777" w:rsidR="009D1644" w:rsidRDefault="009D1644" w:rsidP="009D164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Mariote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Grove by Wantage(q.v.)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Kette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West </w:t>
      </w:r>
      <w:proofErr w:type="spellStart"/>
      <w:r>
        <w:rPr>
          <w:rFonts w:ascii="Times New Roman" w:hAnsi="Times New Roman" w:cs="Times New Roman"/>
          <w:sz w:val="24"/>
          <w:szCs w:val="24"/>
        </w:rPr>
        <w:t>Ilsley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21760246" w14:textId="77777777" w:rsidR="009D1644" w:rsidRDefault="009D1644" w:rsidP="009D164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http://aalt.law.uh.edu/Indices/CP40Indices/CP40no883Pl.htm  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474202E2" w14:textId="77777777" w:rsidR="009D1644" w:rsidRDefault="009D1644" w:rsidP="009D164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756E92" w14:textId="77777777" w:rsidR="009D1644" w:rsidRDefault="009D1644" w:rsidP="009D164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1FA20C" w14:textId="77777777" w:rsidR="009D1644" w:rsidRDefault="009D1644" w:rsidP="009D164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March 2022</w:t>
      </w:r>
    </w:p>
    <w:p w14:paraId="5D90888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F9705" w14:textId="77777777" w:rsidR="009D1644" w:rsidRDefault="009D1644" w:rsidP="009139A6">
      <w:r>
        <w:separator/>
      </w:r>
    </w:p>
  </w:endnote>
  <w:endnote w:type="continuationSeparator" w:id="0">
    <w:p w14:paraId="1215E58D" w14:textId="77777777" w:rsidR="009D1644" w:rsidRDefault="009D164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E5B4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8FE0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8854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D3580C" w14:textId="77777777" w:rsidR="009D1644" w:rsidRDefault="009D1644" w:rsidP="009139A6">
      <w:r>
        <w:separator/>
      </w:r>
    </w:p>
  </w:footnote>
  <w:footnote w:type="continuationSeparator" w:id="0">
    <w:p w14:paraId="578C65EA" w14:textId="77777777" w:rsidR="009D1644" w:rsidRDefault="009D164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0DE6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C545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3848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644"/>
    <w:rsid w:val="000666E0"/>
    <w:rsid w:val="002510B7"/>
    <w:rsid w:val="005C130B"/>
    <w:rsid w:val="00826F5C"/>
    <w:rsid w:val="009139A6"/>
    <w:rsid w:val="009448BB"/>
    <w:rsid w:val="009D1644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761F53"/>
  <w15:chartTrackingRefBased/>
  <w15:docId w15:val="{0A31D377-462A-41B0-821E-0E9F30F7A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D164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2022-05-13T19:21:00Z</dcterms:created>
  <dcterms:modified xsi:type="dcterms:W3CDTF">2022-05-13T19:22:00Z</dcterms:modified>
</cp:coreProperties>
</file>